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Erewash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Erewash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Erewash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Erewash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Erewash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Erewash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63.6% </w:t>
      </w:r>
      <w:r w:rsidRPr="004747BF">
        <w:rPr>
          <w:rFonts w:ascii="Libre Franklin Light" w:eastAsia="Times New Roman" w:hAnsi="Libre Franklin Light" w:cs="Calibri Light"/>
        </w:rPr>
        <w:t xml:space="preserve">of those respondents classified as PGSI 8+ in Erewash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Erewash is estimated to be </w:t>
      </w:r>
      <w:r w:rsidRPr="00773DF7">
        <w:rPr>
          <w:rFonts w:ascii="Libre Franklin Light" w:eastAsia="Times New Roman" w:hAnsi="Libre Franklin Light" w:cs="Calibri Light"/>
          <w:b/>
          <w:bCs/>
          <w:color w:val="C45911" w:themeColor="accent2" w:themeShade="BF"/>
        </w:rPr>
        <w:t xml:space="preserve">£1,856,157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Erewash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Erewash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Erewash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Erewash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rewas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Erewash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rewas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Erewash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Erewash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rewas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Erewash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Erewash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Erewash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Erewash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Erewash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Erewash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£1,856,157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Erewash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£30,234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£625,251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£44,791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£12,597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£23,095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£1,120,189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£1,856,157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Erewash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Erewash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Erewash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Erewash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Erewash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Erewash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Erewash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Erewash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Erewash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Erewash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Erewash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Erewash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4FB4455-6CD4-4417-A450-D1DE01C4116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